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DFF" w:rsidRDefault="00480DFF" w:rsidP="007E4E27">
      <w:bookmarkStart w:id="0" w:name="_GoBack"/>
      <w:bookmarkEnd w:id="0"/>
    </w:p>
    <w:p w:rsidR="00480DFF" w:rsidRDefault="00480DFF" w:rsidP="00F26FA8">
      <w:pPr>
        <w:jc w:val="both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F26FA8">
      <w:pPr>
        <w:jc w:val="both"/>
        <w:rPr>
          <w:b/>
          <w:sz w:val="28"/>
          <w:szCs w:val="28"/>
        </w:rPr>
      </w:pPr>
    </w:p>
    <w:p w:rsidR="00480DFF" w:rsidRPr="0071358F" w:rsidRDefault="00480DFF" w:rsidP="00F26FA8">
      <w:pPr>
        <w:jc w:val="both"/>
        <w:rPr>
          <w:b/>
          <w:sz w:val="28"/>
          <w:szCs w:val="28"/>
        </w:rPr>
      </w:pPr>
    </w:p>
    <w:p w:rsidR="00480DFF" w:rsidRPr="0071358F" w:rsidRDefault="00F26FA8" w:rsidP="00F26F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Disciplina IRC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80DFF" w:rsidRPr="0071358F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Docente BONELLI MASSIMO</w:t>
      </w:r>
    </w:p>
    <w:p w:rsidR="00480DFF" w:rsidRDefault="00480DFF" w:rsidP="00F26FA8">
      <w:pPr>
        <w:jc w:val="both"/>
      </w:pPr>
    </w:p>
    <w:p w:rsidR="00F26FA8" w:rsidRDefault="00F26FA8" w:rsidP="00F26FA8">
      <w:pPr>
        <w:jc w:val="both"/>
        <w:rPr>
          <w:b/>
          <w:sz w:val="28"/>
          <w:szCs w:val="28"/>
        </w:rPr>
      </w:pPr>
    </w:p>
    <w:p w:rsidR="00663A94" w:rsidRDefault="00F26FA8" w:rsidP="00F26FA8">
      <w:pPr>
        <w:jc w:val="both"/>
      </w:pPr>
      <w:r>
        <w:rPr>
          <w:b/>
          <w:sz w:val="28"/>
          <w:szCs w:val="28"/>
        </w:rPr>
        <w:t>QUINTO ANNO</w:t>
      </w:r>
    </w:p>
    <w:p w:rsidR="00663A94" w:rsidRDefault="00663A94" w:rsidP="00F26FA8">
      <w:pPr>
        <w:jc w:val="both"/>
      </w:pPr>
    </w:p>
    <w:p w:rsidR="00663A94" w:rsidRDefault="00663A94" w:rsidP="00F26FA8">
      <w:pPr>
        <w:jc w:val="both"/>
      </w:pPr>
    </w:p>
    <w:p w:rsidR="00663A94" w:rsidRPr="0071358F" w:rsidRDefault="00663A94" w:rsidP="00F26FA8">
      <w:pPr>
        <w:jc w:val="both"/>
        <w:rPr>
          <w:b/>
        </w:rPr>
      </w:pPr>
      <w:r w:rsidRPr="0071358F">
        <w:rPr>
          <w:b/>
        </w:rPr>
        <w:t>COMPETENZE</w:t>
      </w:r>
    </w:p>
    <w:p w:rsidR="0071358F" w:rsidRDefault="00F26FA8" w:rsidP="00F26FA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6FA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26FA8">
        <w:rPr>
          <w:sz w:val="28"/>
          <w:szCs w:val="28"/>
        </w:rPr>
        <w:t>Interpreta alcune caratteristiche dell’uomo e della</w:t>
      </w:r>
      <w:r>
        <w:rPr>
          <w:sz w:val="28"/>
          <w:szCs w:val="28"/>
        </w:rPr>
        <w:t xml:space="preserve"> </w:t>
      </w:r>
      <w:r w:rsidRPr="00F26FA8">
        <w:rPr>
          <w:sz w:val="28"/>
          <w:szCs w:val="28"/>
        </w:rPr>
        <w:t>società contemporanei a partire dal linguaggio</w:t>
      </w:r>
      <w:r>
        <w:rPr>
          <w:sz w:val="28"/>
          <w:szCs w:val="28"/>
        </w:rPr>
        <w:t xml:space="preserve"> </w:t>
      </w:r>
      <w:r w:rsidRPr="00F26FA8">
        <w:rPr>
          <w:sz w:val="28"/>
          <w:szCs w:val="28"/>
        </w:rPr>
        <w:t>religioso e cristiano in particolare</w:t>
      </w:r>
      <w:r>
        <w:rPr>
          <w:sz w:val="28"/>
          <w:szCs w:val="28"/>
        </w:rPr>
        <w:t>;</w:t>
      </w:r>
    </w:p>
    <w:p w:rsidR="00F26FA8" w:rsidRPr="00F26FA8" w:rsidRDefault="00F26FA8" w:rsidP="00F26F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6FA8">
        <w:rPr>
          <w:sz w:val="28"/>
          <w:szCs w:val="28"/>
        </w:rPr>
        <w:t>Riflette e di</w:t>
      </w:r>
      <w:r>
        <w:rPr>
          <w:sz w:val="28"/>
          <w:szCs w:val="28"/>
        </w:rPr>
        <w:t xml:space="preserve">aloga argomentando su questioni </w:t>
      </w:r>
      <w:r w:rsidRPr="00F26FA8">
        <w:rPr>
          <w:sz w:val="28"/>
          <w:szCs w:val="28"/>
        </w:rPr>
        <w:t>morali confrontandosi con il pensiero cristiano</w:t>
      </w:r>
      <w:r>
        <w:rPr>
          <w:sz w:val="28"/>
          <w:szCs w:val="28"/>
        </w:rPr>
        <w:t>.</w:t>
      </w:r>
    </w:p>
    <w:p w:rsidR="0071358F" w:rsidRDefault="0071358F" w:rsidP="00F26FA8">
      <w:pPr>
        <w:jc w:val="both"/>
      </w:pPr>
    </w:p>
    <w:p w:rsidR="00663A94" w:rsidRDefault="00663A94" w:rsidP="00F26FA8">
      <w:pPr>
        <w:jc w:val="both"/>
      </w:pPr>
    </w:p>
    <w:p w:rsidR="00663A94" w:rsidRDefault="00663A94" w:rsidP="00F26FA8">
      <w:pPr>
        <w:jc w:val="both"/>
        <w:rPr>
          <w:b/>
        </w:rPr>
      </w:pPr>
      <w:r w:rsidRPr="0071358F">
        <w:rPr>
          <w:b/>
        </w:rPr>
        <w:t>CONTENUTI</w:t>
      </w:r>
    </w:p>
    <w:p w:rsidR="00F26FA8" w:rsidRPr="00F26FA8" w:rsidRDefault="00F26FA8" w:rsidP="00F26FA8">
      <w:pPr>
        <w:jc w:val="both"/>
        <w:rPr>
          <w:sz w:val="28"/>
          <w:szCs w:val="28"/>
        </w:rPr>
      </w:pPr>
      <w:r w:rsidRPr="00F26FA8">
        <w:rPr>
          <w:b/>
          <w:sz w:val="28"/>
          <w:szCs w:val="28"/>
        </w:rPr>
        <w:t xml:space="preserve">- </w:t>
      </w:r>
      <w:r w:rsidRPr="00F26FA8">
        <w:rPr>
          <w:sz w:val="28"/>
          <w:szCs w:val="28"/>
        </w:rPr>
        <w:t>La persona umana fra le novità tecnico-scientifiche e le ricorrenti domande di senso;</w:t>
      </w:r>
    </w:p>
    <w:p w:rsidR="00F26FA8" w:rsidRPr="00F26FA8" w:rsidRDefault="00F26FA8" w:rsidP="00F26FA8">
      <w:pPr>
        <w:jc w:val="both"/>
        <w:rPr>
          <w:sz w:val="28"/>
          <w:szCs w:val="28"/>
        </w:rPr>
      </w:pPr>
      <w:r w:rsidRPr="00F26FA8">
        <w:rPr>
          <w:b/>
          <w:sz w:val="28"/>
          <w:szCs w:val="28"/>
        </w:rPr>
        <w:t xml:space="preserve">- </w:t>
      </w:r>
      <w:r w:rsidRPr="00F26FA8">
        <w:rPr>
          <w:sz w:val="28"/>
          <w:szCs w:val="28"/>
        </w:rPr>
        <w:t xml:space="preserve">La dottrina sociale della Chiesa: la persona che lavora, i beni e le scelte economiche, </w:t>
      </w:r>
      <w:proofErr w:type="gramStart"/>
      <w:r w:rsidRPr="00F26FA8">
        <w:rPr>
          <w:sz w:val="28"/>
          <w:szCs w:val="28"/>
        </w:rPr>
        <w:t>l’ambiente</w:t>
      </w:r>
      <w:proofErr w:type="gramEnd"/>
      <w:r w:rsidRPr="00F26FA8">
        <w:rPr>
          <w:sz w:val="28"/>
          <w:szCs w:val="28"/>
        </w:rPr>
        <w:t xml:space="preserve"> e la politica;</w:t>
      </w:r>
    </w:p>
    <w:p w:rsidR="00F26FA8" w:rsidRPr="00F26FA8" w:rsidRDefault="00F26FA8" w:rsidP="00F26FA8">
      <w:pPr>
        <w:jc w:val="both"/>
        <w:rPr>
          <w:sz w:val="28"/>
          <w:szCs w:val="28"/>
        </w:rPr>
      </w:pPr>
      <w:r w:rsidRPr="00F26FA8">
        <w:rPr>
          <w:b/>
          <w:sz w:val="28"/>
          <w:szCs w:val="28"/>
        </w:rPr>
        <w:t xml:space="preserve">- </w:t>
      </w:r>
      <w:r w:rsidRPr="00F26FA8">
        <w:rPr>
          <w:sz w:val="28"/>
          <w:szCs w:val="28"/>
        </w:rPr>
        <w:t>La ricerca di unità della Chiesa e il movimento ecumenico;</w:t>
      </w:r>
    </w:p>
    <w:p w:rsidR="00F26FA8" w:rsidRPr="00F26FA8" w:rsidRDefault="00F26FA8" w:rsidP="00F26FA8">
      <w:pPr>
        <w:jc w:val="both"/>
        <w:rPr>
          <w:sz w:val="28"/>
          <w:szCs w:val="28"/>
        </w:rPr>
      </w:pPr>
      <w:r w:rsidRPr="00F26FA8">
        <w:rPr>
          <w:b/>
          <w:sz w:val="28"/>
          <w:szCs w:val="28"/>
        </w:rPr>
        <w:t xml:space="preserve">- </w:t>
      </w:r>
      <w:r w:rsidRPr="00F26FA8">
        <w:rPr>
          <w:sz w:val="28"/>
          <w:szCs w:val="28"/>
        </w:rPr>
        <w:t>Il dialogo interreligioso e il suo contributo per la pace fra i popoli;</w:t>
      </w:r>
    </w:p>
    <w:p w:rsidR="00F26FA8" w:rsidRPr="00F26FA8" w:rsidRDefault="00F26FA8" w:rsidP="00F26FA8">
      <w:pPr>
        <w:jc w:val="both"/>
        <w:rPr>
          <w:sz w:val="28"/>
          <w:szCs w:val="28"/>
        </w:rPr>
      </w:pPr>
      <w:r w:rsidRPr="00F26FA8">
        <w:rPr>
          <w:b/>
          <w:sz w:val="28"/>
          <w:szCs w:val="28"/>
        </w:rPr>
        <w:t xml:space="preserve">- </w:t>
      </w:r>
      <w:r w:rsidRPr="00F26FA8">
        <w:rPr>
          <w:sz w:val="28"/>
          <w:szCs w:val="28"/>
        </w:rPr>
        <w:t>L’insegnamento della Chiesa sulla vita, il matrimonio e la famiglia;</w:t>
      </w:r>
    </w:p>
    <w:p w:rsidR="00F26FA8" w:rsidRPr="00F23A49" w:rsidRDefault="00F26FA8" w:rsidP="00F26FA8">
      <w:pPr>
        <w:jc w:val="both"/>
      </w:pPr>
      <w:r w:rsidRPr="00F26FA8">
        <w:rPr>
          <w:b/>
          <w:sz w:val="28"/>
          <w:szCs w:val="28"/>
        </w:rPr>
        <w:t xml:space="preserve">- </w:t>
      </w:r>
      <w:r w:rsidRPr="00F26FA8">
        <w:rPr>
          <w:sz w:val="28"/>
          <w:szCs w:val="28"/>
        </w:rPr>
        <w:t>Accenni all’etica, bioetica e manipolazioni genetiche.</w:t>
      </w:r>
    </w:p>
    <w:p w:rsidR="0071358F" w:rsidRDefault="0071358F" w:rsidP="00F26FA8">
      <w:pPr>
        <w:jc w:val="both"/>
        <w:rPr>
          <w:b/>
        </w:rPr>
      </w:pPr>
    </w:p>
    <w:p w:rsidR="0071358F" w:rsidRDefault="0071358F" w:rsidP="00F26FA8">
      <w:pPr>
        <w:jc w:val="both"/>
        <w:rPr>
          <w:b/>
        </w:rPr>
      </w:pPr>
    </w:p>
    <w:p w:rsidR="0071358F" w:rsidRDefault="0071358F" w:rsidP="00F26FA8">
      <w:pPr>
        <w:jc w:val="both"/>
        <w:rPr>
          <w:b/>
        </w:rPr>
      </w:pPr>
    </w:p>
    <w:p w:rsidR="0071358F" w:rsidRDefault="0071358F" w:rsidP="00F26FA8">
      <w:pPr>
        <w:jc w:val="both"/>
        <w:rPr>
          <w:b/>
        </w:rPr>
      </w:pPr>
      <w:proofErr w:type="gramStart"/>
      <w:r>
        <w:rPr>
          <w:b/>
        </w:rPr>
        <w:t>EVENTUALI  CONTENUTI</w:t>
      </w:r>
      <w:proofErr w:type="gramEnd"/>
      <w:r>
        <w:rPr>
          <w:b/>
        </w:rPr>
        <w:t xml:space="preserve">  PLURIDISCIPLINARI</w:t>
      </w:r>
    </w:p>
    <w:p w:rsidR="0071358F" w:rsidRDefault="0071358F" w:rsidP="00F26FA8">
      <w:pPr>
        <w:jc w:val="both"/>
        <w:rPr>
          <w:b/>
        </w:rPr>
      </w:pPr>
    </w:p>
    <w:p w:rsidR="0071358F" w:rsidRDefault="0071358F" w:rsidP="00F26FA8">
      <w:pPr>
        <w:jc w:val="both"/>
        <w:rPr>
          <w:b/>
        </w:rPr>
      </w:pPr>
    </w:p>
    <w:p w:rsidR="0071358F" w:rsidRPr="0071358F" w:rsidRDefault="0071358F" w:rsidP="00F26FA8">
      <w:pPr>
        <w:jc w:val="both"/>
        <w:rPr>
          <w:b/>
        </w:rPr>
      </w:pPr>
      <w:proofErr w:type="gramStart"/>
      <w:r>
        <w:rPr>
          <w:b/>
        </w:rPr>
        <w:t>EVENTUALI  ANNOTAZIONI</w:t>
      </w:r>
      <w:proofErr w:type="gramEnd"/>
      <w:r>
        <w:rPr>
          <w:b/>
        </w:rPr>
        <w:t xml:space="preserve">  DEL DOCENTE</w:t>
      </w:r>
    </w:p>
    <w:p w:rsidR="00480DFF" w:rsidRDefault="00480DFF" w:rsidP="007E4E27"/>
    <w:p w:rsidR="00480DFF" w:rsidRDefault="00480DFF" w:rsidP="007E4E27"/>
    <w:p w:rsidR="007E4E27" w:rsidRDefault="007E4E27" w:rsidP="007E4E27"/>
    <w:p w:rsidR="007E4E27" w:rsidRDefault="007E4E27" w:rsidP="007E4E27"/>
    <w:p w:rsidR="007E4E27" w:rsidRDefault="007E4E27" w:rsidP="007E4E27"/>
    <w:p w:rsidR="00627EFF" w:rsidRDefault="00627EFF" w:rsidP="007E4E27"/>
    <w:sectPr w:rsidR="00627EFF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1FD" w:rsidRDefault="004871FD">
      <w:r>
        <w:separator/>
      </w:r>
    </w:p>
  </w:endnote>
  <w:endnote w:type="continuationSeparator" w:id="0">
    <w:p w:rsidR="004871FD" w:rsidRDefault="0048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FC" w:rsidRDefault="00CB58FE">
    <w:r w:rsidRPr="001164FC">
      <w:rPr>
        <w:sz w:val="20"/>
      </w:rPr>
      <w:t xml:space="preserve">     </w:t>
    </w:r>
    <w:proofErr w:type="gramStart"/>
    <w:r w:rsidR="000B4891"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>.25a</w:t>
    </w:r>
    <w:proofErr w:type="gramEnd"/>
    <w:r w:rsidR="001164FC" w:rsidRPr="001164FC">
      <w:rPr>
        <w:rFonts w:ascii="Arial" w:hAnsi="Arial" w:cs="Arial"/>
        <w:sz w:val="20"/>
      </w:rPr>
      <w:t xml:space="preserve">  </w:t>
    </w:r>
    <w:r w:rsidR="000B4891" w:rsidRPr="001164FC">
      <w:rPr>
        <w:rFonts w:ascii="Arial" w:hAnsi="Arial" w:cs="Arial"/>
        <w:sz w:val="20"/>
      </w:rPr>
      <w:t xml:space="preserve"> Rev. </w:t>
    </w:r>
    <w:r w:rsidR="000003D9">
      <w:rPr>
        <w:rFonts w:ascii="Arial" w:hAnsi="Arial" w:cs="Arial"/>
        <w:sz w:val="20"/>
      </w:rPr>
      <w:t>5</w:t>
    </w:r>
    <w:r w:rsidR="00F7557D">
      <w:rPr>
        <w:rFonts w:ascii="Arial" w:hAnsi="Arial" w:cs="Arial"/>
        <w:sz w:val="20"/>
      </w:rPr>
      <w:t xml:space="preserve"> </w:t>
    </w:r>
    <w:r w:rsidR="000B4891" w:rsidRPr="001164FC">
      <w:rPr>
        <w:rFonts w:ascii="Arial" w:hAnsi="Arial" w:cs="Arial"/>
        <w:sz w:val="20"/>
      </w:rPr>
      <w:t xml:space="preserve">del  </w:t>
    </w:r>
    <w:r w:rsidR="000003D9">
      <w:rPr>
        <w:rFonts w:ascii="Arial" w:hAnsi="Arial" w:cs="Arial"/>
        <w:sz w:val="20"/>
      </w:rPr>
      <w:t>25</w:t>
    </w:r>
    <w:r w:rsidR="00F7557D">
      <w:rPr>
        <w:rFonts w:ascii="Arial" w:hAnsi="Arial" w:cs="Arial"/>
        <w:sz w:val="20"/>
      </w:rPr>
      <w:t>/</w:t>
    </w:r>
    <w:r w:rsidR="009B364D">
      <w:rPr>
        <w:rFonts w:ascii="Arial" w:hAnsi="Arial" w:cs="Arial"/>
        <w:sz w:val="20"/>
      </w:rPr>
      <w:t>09</w:t>
    </w:r>
    <w:r w:rsidR="00F7557D">
      <w:rPr>
        <w:rFonts w:ascii="Arial" w:hAnsi="Arial" w:cs="Arial"/>
        <w:sz w:val="20"/>
      </w:rPr>
      <w:t>/201</w:t>
    </w:r>
    <w:r w:rsidR="000003D9">
      <w:rPr>
        <w:rFonts w:ascii="Arial" w:hAnsi="Arial" w:cs="Arial"/>
        <w:sz w:val="20"/>
      </w:rPr>
      <w:t>7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1164FC" w:rsidRPr="001164FC">
      <w:rPr>
        <w:rFonts w:ascii="Arial" w:hAnsi="Arial" w:cs="Arial"/>
        <w:sz w:val="20"/>
      </w:rPr>
      <w:fldChar w:fldCharType="separate"/>
    </w:r>
    <w:r w:rsidR="00713363">
      <w:rPr>
        <w:rFonts w:ascii="Arial" w:hAnsi="Arial" w:cs="Arial"/>
        <w:noProof/>
        <w:sz w:val="20"/>
      </w:rPr>
      <w:t>1</w:t>
    </w:r>
    <w:r w:rsidR="001164FC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1164FC" w:rsidRPr="001164FC">
      <w:rPr>
        <w:rFonts w:ascii="Arial" w:hAnsi="Arial" w:cs="Arial"/>
        <w:sz w:val="20"/>
      </w:rPr>
      <w:fldChar w:fldCharType="separate"/>
    </w:r>
    <w:r w:rsidR="00713363">
      <w:rPr>
        <w:rFonts w:ascii="Arial" w:hAnsi="Arial" w:cs="Arial"/>
        <w:noProof/>
        <w:sz w:val="20"/>
      </w:rPr>
      <w:t>1</w:t>
    </w:r>
    <w:r w:rsidR="001164FC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1FD" w:rsidRDefault="004871FD">
      <w:r>
        <w:separator/>
      </w:r>
    </w:p>
  </w:footnote>
  <w:footnote w:type="continuationSeparator" w:id="0">
    <w:p w:rsidR="004871FD" w:rsidRDefault="00487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680259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</w:rPr>
            <w:drawing>
              <wp:inline distT="0" distB="0" distL="0" distR="0">
                <wp:extent cx="476250" cy="50482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 xml:space="preserve">Liceo </w:t>
          </w:r>
          <w:proofErr w:type="gramStart"/>
          <w:r>
            <w:rPr>
              <w:rFonts w:ascii="Arial" w:hAnsi="Arial" w:cs="Arial"/>
              <w:i/>
              <w:sz w:val="20"/>
              <w:szCs w:val="20"/>
            </w:rPr>
            <w:t>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</w:t>
          </w:r>
          <w:proofErr w:type="gramEnd"/>
          <w:r w:rsidR="000B4891" w:rsidRPr="00F7557D">
            <w:rPr>
              <w:rFonts w:ascii="Arial" w:hAnsi="Arial" w:cs="Arial"/>
              <w:i/>
              <w:sz w:val="20"/>
              <w:szCs w:val="20"/>
            </w:rPr>
            <w:t>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0B4891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proofErr w:type="gramStart"/>
          <w:r w:rsidRPr="001164FC">
            <w:rPr>
              <w:rFonts w:ascii="Arial" w:hAnsi="Arial"/>
              <w:b/>
              <w:sz w:val="28"/>
              <w:szCs w:val="28"/>
            </w:rPr>
            <w:t>anno</w:t>
          </w:r>
          <w:proofErr w:type="gramEnd"/>
          <w:r w:rsidRPr="001164FC">
            <w:rPr>
              <w:rFonts w:ascii="Arial" w:hAnsi="Arial"/>
              <w:b/>
              <w:sz w:val="28"/>
              <w:szCs w:val="28"/>
            </w:rPr>
            <w:t xml:space="preserve"> scolastico  </w:t>
          </w:r>
          <w:r w:rsidR="000003D9">
            <w:rPr>
              <w:rFonts w:ascii="Arial" w:hAnsi="Arial"/>
              <w:b/>
              <w:sz w:val="28"/>
              <w:szCs w:val="28"/>
            </w:rPr>
            <w:t>2017/2018</w:t>
          </w:r>
          <w:r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EA89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C0CE1"/>
    <w:multiLevelType w:val="hybridMultilevel"/>
    <w:tmpl w:val="4E4046CC"/>
    <w:lvl w:ilvl="0" w:tplc="FB020E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11"/>
  </w:num>
  <w:num w:numId="12">
    <w:abstractNumId w:val="4"/>
  </w:num>
  <w:num w:numId="13">
    <w:abstractNumId w:val="13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AE"/>
    <w:rsid w:val="000003D9"/>
    <w:rsid w:val="00000BAE"/>
    <w:rsid w:val="00034AD1"/>
    <w:rsid w:val="000530C3"/>
    <w:rsid w:val="00056AC7"/>
    <w:rsid w:val="000657BA"/>
    <w:rsid w:val="000754DF"/>
    <w:rsid w:val="0008777B"/>
    <w:rsid w:val="0009491D"/>
    <w:rsid w:val="00094A9E"/>
    <w:rsid w:val="000B4891"/>
    <w:rsid w:val="00100922"/>
    <w:rsid w:val="0011182B"/>
    <w:rsid w:val="001164FC"/>
    <w:rsid w:val="00117D2C"/>
    <w:rsid w:val="00130A9D"/>
    <w:rsid w:val="0016390C"/>
    <w:rsid w:val="001B2B02"/>
    <w:rsid w:val="001B5F90"/>
    <w:rsid w:val="001C1829"/>
    <w:rsid w:val="001D0968"/>
    <w:rsid w:val="001E7034"/>
    <w:rsid w:val="001F2FA8"/>
    <w:rsid w:val="00203CB0"/>
    <w:rsid w:val="00213749"/>
    <w:rsid w:val="00220305"/>
    <w:rsid w:val="0025438E"/>
    <w:rsid w:val="00255C92"/>
    <w:rsid w:val="002A0244"/>
    <w:rsid w:val="002B36E4"/>
    <w:rsid w:val="002D5096"/>
    <w:rsid w:val="002F3B7D"/>
    <w:rsid w:val="00344D7C"/>
    <w:rsid w:val="00347216"/>
    <w:rsid w:val="0035417A"/>
    <w:rsid w:val="00381925"/>
    <w:rsid w:val="003C139C"/>
    <w:rsid w:val="003E243B"/>
    <w:rsid w:val="00407C92"/>
    <w:rsid w:val="00407D52"/>
    <w:rsid w:val="00436410"/>
    <w:rsid w:val="004656D1"/>
    <w:rsid w:val="00480DFF"/>
    <w:rsid w:val="004871FD"/>
    <w:rsid w:val="004A48D6"/>
    <w:rsid w:val="004B3068"/>
    <w:rsid w:val="004E41CD"/>
    <w:rsid w:val="00515FEB"/>
    <w:rsid w:val="00541805"/>
    <w:rsid w:val="00542E61"/>
    <w:rsid w:val="0057012C"/>
    <w:rsid w:val="00573FA6"/>
    <w:rsid w:val="00596D2C"/>
    <w:rsid w:val="005C2FF5"/>
    <w:rsid w:val="00600F5E"/>
    <w:rsid w:val="006153BB"/>
    <w:rsid w:val="00616C7A"/>
    <w:rsid w:val="00616CF3"/>
    <w:rsid w:val="00625FC2"/>
    <w:rsid w:val="00627EFF"/>
    <w:rsid w:val="00651F30"/>
    <w:rsid w:val="00663A94"/>
    <w:rsid w:val="0067566A"/>
    <w:rsid w:val="00680259"/>
    <w:rsid w:val="006D0122"/>
    <w:rsid w:val="006E7AB5"/>
    <w:rsid w:val="006F7C8E"/>
    <w:rsid w:val="00713363"/>
    <w:rsid w:val="0071358F"/>
    <w:rsid w:val="00746EF9"/>
    <w:rsid w:val="00757909"/>
    <w:rsid w:val="007B2E11"/>
    <w:rsid w:val="007B7073"/>
    <w:rsid w:val="007E1456"/>
    <w:rsid w:val="007E1BF3"/>
    <w:rsid w:val="007E4E27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33BE3"/>
    <w:rsid w:val="0097463E"/>
    <w:rsid w:val="009767C4"/>
    <w:rsid w:val="009A3255"/>
    <w:rsid w:val="009B364D"/>
    <w:rsid w:val="009B62FE"/>
    <w:rsid w:val="00A03E61"/>
    <w:rsid w:val="00A1431A"/>
    <w:rsid w:val="00A23DDC"/>
    <w:rsid w:val="00A52CAF"/>
    <w:rsid w:val="00A86170"/>
    <w:rsid w:val="00A96674"/>
    <w:rsid w:val="00A96E47"/>
    <w:rsid w:val="00AF22E4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E79"/>
    <w:rsid w:val="00C36986"/>
    <w:rsid w:val="00C45288"/>
    <w:rsid w:val="00C6438D"/>
    <w:rsid w:val="00C64A70"/>
    <w:rsid w:val="00C727DD"/>
    <w:rsid w:val="00CB58FE"/>
    <w:rsid w:val="00CC4B07"/>
    <w:rsid w:val="00CD5177"/>
    <w:rsid w:val="00CE2E23"/>
    <w:rsid w:val="00CF2F64"/>
    <w:rsid w:val="00D13828"/>
    <w:rsid w:val="00D21EE3"/>
    <w:rsid w:val="00D26F45"/>
    <w:rsid w:val="00D333F8"/>
    <w:rsid w:val="00D54B26"/>
    <w:rsid w:val="00D9364E"/>
    <w:rsid w:val="00DD0D2A"/>
    <w:rsid w:val="00E031D1"/>
    <w:rsid w:val="00E0552D"/>
    <w:rsid w:val="00E05F79"/>
    <w:rsid w:val="00E3014E"/>
    <w:rsid w:val="00E52E31"/>
    <w:rsid w:val="00E55CEA"/>
    <w:rsid w:val="00E67AEC"/>
    <w:rsid w:val="00E9237E"/>
    <w:rsid w:val="00EF7345"/>
    <w:rsid w:val="00F10F22"/>
    <w:rsid w:val="00F11F26"/>
    <w:rsid w:val="00F23817"/>
    <w:rsid w:val="00F26FA8"/>
    <w:rsid w:val="00F45B53"/>
    <w:rsid w:val="00F50488"/>
    <w:rsid w:val="00F7557D"/>
    <w:rsid w:val="00F82AC9"/>
    <w:rsid w:val="00F84A2D"/>
    <w:rsid w:val="00FA2B7F"/>
    <w:rsid w:val="00FE6089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78D9C91-33B5-4FD8-A159-D2D43B842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F26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0</TotalTime>
  <Pages>1</Pages>
  <Words>128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admin</cp:lastModifiedBy>
  <cp:revision>2</cp:revision>
  <cp:lastPrinted>2017-09-25T10:29:00Z</cp:lastPrinted>
  <dcterms:created xsi:type="dcterms:W3CDTF">2017-10-12T15:29:00Z</dcterms:created>
  <dcterms:modified xsi:type="dcterms:W3CDTF">2017-10-12T15:29:00Z</dcterms:modified>
</cp:coreProperties>
</file>